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454DB" w14:textId="77777777" w:rsidR="008C1A6D" w:rsidRDefault="008C1A6D" w:rsidP="008C1A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SPROTFORD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7D181E89" w14:textId="77777777" w:rsidR="008C1A6D" w:rsidRDefault="008C1A6D" w:rsidP="008C1A6D">
      <w:pPr>
        <w:pStyle w:val="NoSpacing"/>
        <w:rPr>
          <w:rFonts w:cs="Times New Roman"/>
          <w:szCs w:val="24"/>
        </w:rPr>
      </w:pPr>
    </w:p>
    <w:p w14:paraId="21586AD4" w14:textId="77777777" w:rsidR="008C1A6D" w:rsidRDefault="008C1A6D" w:rsidP="008C1A6D">
      <w:pPr>
        <w:pStyle w:val="NoSpacing"/>
        <w:rPr>
          <w:rFonts w:cs="Times New Roman"/>
          <w:szCs w:val="24"/>
        </w:rPr>
      </w:pPr>
    </w:p>
    <w:p w14:paraId="580700A2" w14:textId="77777777" w:rsidR="008C1A6D" w:rsidRDefault="008C1A6D" w:rsidP="008C1A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made a plaint of trespass against Moses </w:t>
      </w:r>
      <w:proofErr w:type="spellStart"/>
      <w:r>
        <w:rPr>
          <w:rFonts w:cs="Times New Roman"/>
          <w:szCs w:val="24"/>
        </w:rPr>
        <w:t>Gervays</w:t>
      </w:r>
      <w:proofErr w:type="spellEnd"/>
      <w:r>
        <w:rPr>
          <w:rFonts w:cs="Times New Roman"/>
          <w:szCs w:val="24"/>
        </w:rPr>
        <w:t xml:space="preserve"> of London, brasier.</w:t>
      </w:r>
    </w:p>
    <w:p w14:paraId="1FB03AD8" w14:textId="77777777" w:rsidR="008C1A6D" w:rsidRDefault="008C1A6D" w:rsidP="008C1A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46CE2AD6" w14:textId="77777777" w:rsidR="008C1A6D" w:rsidRDefault="008C1A6D" w:rsidP="008C1A6D">
      <w:pPr>
        <w:pStyle w:val="NoSpacing"/>
        <w:rPr>
          <w:rFonts w:cs="Times New Roman"/>
          <w:szCs w:val="24"/>
        </w:rPr>
      </w:pPr>
    </w:p>
    <w:p w14:paraId="6E4E40AF" w14:textId="77777777" w:rsidR="008C1A6D" w:rsidRDefault="008C1A6D" w:rsidP="008C1A6D">
      <w:pPr>
        <w:pStyle w:val="NoSpacing"/>
        <w:rPr>
          <w:rFonts w:cs="Times New Roman"/>
          <w:szCs w:val="24"/>
        </w:rPr>
      </w:pPr>
    </w:p>
    <w:p w14:paraId="4B147DD3" w14:textId="77777777" w:rsidR="008C1A6D" w:rsidRDefault="008C1A6D" w:rsidP="008C1A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July 2023</w:t>
      </w:r>
    </w:p>
    <w:p w14:paraId="33802B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245B1" w14:textId="77777777" w:rsidR="008C1A6D" w:rsidRDefault="008C1A6D" w:rsidP="009139A6">
      <w:r>
        <w:separator/>
      </w:r>
    </w:p>
  </w:endnote>
  <w:endnote w:type="continuationSeparator" w:id="0">
    <w:p w14:paraId="7B99F60A" w14:textId="77777777" w:rsidR="008C1A6D" w:rsidRDefault="008C1A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E2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F7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19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00743" w14:textId="77777777" w:rsidR="008C1A6D" w:rsidRDefault="008C1A6D" w:rsidP="009139A6">
      <w:r>
        <w:separator/>
      </w:r>
    </w:p>
  </w:footnote>
  <w:footnote w:type="continuationSeparator" w:id="0">
    <w:p w14:paraId="42C64055" w14:textId="77777777" w:rsidR="008C1A6D" w:rsidRDefault="008C1A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0C6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41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15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A6D"/>
    <w:rsid w:val="000666E0"/>
    <w:rsid w:val="002510B7"/>
    <w:rsid w:val="005C130B"/>
    <w:rsid w:val="00826F5C"/>
    <w:rsid w:val="008C1A6D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B3C55"/>
  <w15:chartTrackingRefBased/>
  <w15:docId w15:val="{BB41BA0E-0F5B-4BFF-960C-E687EC96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1A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2023-08-07T07:39:00Z</dcterms:created>
  <dcterms:modified xsi:type="dcterms:W3CDTF">2023-08-07T07:39:00Z</dcterms:modified>
</cp:coreProperties>
</file>